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1E63A2" w14:textId="202589A5" w:rsidR="00434D47" w:rsidRDefault="00434D47" w:rsidP="001931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72629188"/>
      <w:bookmarkStart w:id="1" w:name="_Toc490144477"/>
      <w:r>
        <w:rPr>
          <w:b/>
          <w:noProof/>
          <w:sz w:val="24"/>
        </w:rPr>
        <w:t>3GPP TSG-</w:t>
      </w:r>
      <w:r w:rsidR="00005139">
        <w:fldChar w:fldCharType="begin"/>
      </w:r>
      <w:r w:rsidR="00005139">
        <w:instrText xml:space="preserve"> DOCPROPERTY  TSG/WGRef  \* MERGEFORMAT </w:instrText>
      </w:r>
      <w:r w:rsidR="00005139">
        <w:fldChar w:fldCharType="separate"/>
      </w:r>
      <w:r>
        <w:rPr>
          <w:b/>
          <w:noProof/>
          <w:sz w:val="24"/>
        </w:rPr>
        <w:t>RAN5</w:t>
      </w:r>
      <w:r w:rsidR="0000513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05139">
        <w:fldChar w:fldCharType="begin"/>
      </w:r>
      <w:r w:rsidR="00005139">
        <w:instrText xml:space="preserve"> DOCPROPERTY  MtgSeq  \* MERGEFORMAT </w:instrText>
      </w:r>
      <w:r w:rsidR="00005139">
        <w:fldChar w:fldCharType="separate"/>
      </w:r>
      <w:r>
        <w:rPr>
          <w:b/>
          <w:noProof/>
          <w:sz w:val="24"/>
        </w:rPr>
        <w:t>104</w:t>
      </w:r>
      <w:r w:rsidR="0000513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45D2" w:rsidRPr="00DB45D2">
        <w:rPr>
          <w:b/>
          <w:noProof/>
          <w:sz w:val="24"/>
        </w:rPr>
        <w:t>R5-244873</w:t>
      </w:r>
    </w:p>
    <w:p w14:paraId="1EE12E9F" w14:textId="77777777" w:rsidR="00434D47" w:rsidRDefault="00434D47" w:rsidP="00434D47">
      <w:pPr>
        <w:pStyle w:val="CRCoverPage"/>
        <w:outlineLvl w:val="0"/>
        <w:rPr>
          <w:b/>
          <w:noProof/>
          <w:sz w:val="24"/>
        </w:rPr>
      </w:pPr>
      <w:r w:rsidRPr="00936F65">
        <w:rPr>
          <w:rFonts w:hint="eastAsia"/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Netherland, </w:t>
      </w:r>
      <w:r w:rsidR="00005139">
        <w:fldChar w:fldCharType="begin"/>
      </w:r>
      <w:r w:rsidR="00005139">
        <w:instrText xml:space="preserve"> DOCPROPERTY  EndDate  \* MERGEFORMAT </w:instrText>
      </w:r>
      <w:r w:rsidR="00005139">
        <w:fldChar w:fldCharType="separate"/>
      </w:r>
      <w:r w:rsidR="00005139">
        <w:fldChar w:fldCharType="begin"/>
      </w:r>
      <w:r w:rsidR="00005139">
        <w:instrText xml:space="preserve"> DOCPROPERTY  StartDate  \* MERGEFORMAT </w:instrText>
      </w:r>
      <w:r w:rsidR="00005139">
        <w:fldChar w:fldCharType="separate"/>
      </w:r>
      <w:r>
        <w:rPr>
          <w:b/>
          <w:noProof/>
          <w:sz w:val="24"/>
        </w:rPr>
        <w:t>Aug 19</w:t>
      </w:r>
      <w:r w:rsidRPr="007B4386">
        <w:rPr>
          <w:b/>
          <w:noProof/>
          <w:sz w:val="24"/>
          <w:vertAlign w:val="superscript"/>
        </w:rPr>
        <w:t>th</w:t>
      </w:r>
      <w:r w:rsidR="00005139">
        <w:rPr>
          <w:b/>
          <w:noProof/>
          <w:sz w:val="24"/>
          <w:vertAlign w:val="superscript"/>
        </w:rPr>
        <w:fldChar w:fldCharType="end"/>
      </w:r>
      <w:r>
        <w:rPr>
          <w:b/>
          <w:noProof/>
          <w:sz w:val="24"/>
        </w:rPr>
        <w:t xml:space="preserve"> - 23</w:t>
      </w:r>
      <w:r w:rsidRPr="007B438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  <w:r w:rsidR="00005139"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124361" w14:paraId="02EE4519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0E02B6A" w14:textId="77777777" w:rsidR="00124361" w:rsidRDefault="00BA56B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9</w:t>
            </w:r>
            <w:r>
              <w:rPr>
                <w:i/>
                <w:sz w:val="14"/>
              </w:rPr>
              <w:t>.0</w:t>
            </w:r>
          </w:p>
        </w:tc>
      </w:tr>
      <w:tr w:rsidR="00124361" w14:paraId="1121213B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7D6B" w14:textId="77777777" w:rsidR="00124361" w:rsidRDefault="00BA56B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124361" w14:paraId="009ECE56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3F04971C" w14:textId="77777777" w:rsidR="00124361" w:rsidRDefault="001243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2E25F117" w14:textId="77777777" w:rsidR="00124361" w:rsidRDefault="001243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4361" w14:paraId="70F327A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5E5796" w14:textId="77777777" w:rsidR="00124361" w:rsidRDefault="00BA5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304FD" w14:textId="0078A8DE" w:rsidR="00124361" w:rsidRDefault="00BA56B9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434D47">
              <w:t xml:space="preserve">PC3 for </w:t>
            </w:r>
            <w:r w:rsidR="00434D47" w:rsidRPr="00D47937">
              <w:t>CA_n41A_n79A-n83A and CA_n41C_n79A-n83A</w:t>
            </w:r>
          </w:p>
        </w:tc>
      </w:tr>
      <w:tr w:rsidR="00124361" w14:paraId="3CA6D6A0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3B448E3A" w14:textId="77777777" w:rsidR="00124361" w:rsidRDefault="0012436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0112435" w14:textId="77777777" w:rsidR="00124361" w:rsidRDefault="0012436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4361" w14:paraId="60B73FE0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49C01" w14:textId="77777777" w:rsidR="00124361" w:rsidRDefault="00BA56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6561B112" w14:textId="3786E622" w:rsidR="00124361" w:rsidRDefault="00434D47">
            <w:pPr>
              <w:pStyle w:val="CRCoverPage"/>
              <w:spacing w:after="0"/>
              <w:ind w:left="100"/>
            </w:pPr>
            <w:r w:rsidRPr="00B578B3">
              <w:rPr>
                <w:noProof/>
              </w:rPr>
              <w:fldChar w:fldCharType="begin"/>
            </w:r>
            <w:r w:rsidRPr="00B578B3">
              <w:rPr>
                <w:noProof/>
              </w:rPr>
              <w:instrText xml:space="preserve"> DOCPROPERTY  SourceIfWg  \* MERGEFORMAT </w:instrText>
            </w:r>
            <w:r w:rsidRPr="00B578B3">
              <w:rPr>
                <w:noProof/>
              </w:rPr>
              <w:fldChar w:fldCharType="separate"/>
            </w:r>
            <w:r w:rsidRPr="00B578B3">
              <w:rPr>
                <w:noProof/>
              </w:rPr>
              <w:t>Huawei, HiSilicon</w:t>
            </w:r>
            <w:r w:rsidRPr="00B578B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6FD2F027" w14:textId="77777777" w:rsidR="00124361" w:rsidRDefault="0012436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A540899" w14:textId="77777777" w:rsidR="00124361" w:rsidRDefault="00BA56B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DA95F2" w14:textId="777E21CC" w:rsidR="00124361" w:rsidRDefault="00434D47">
            <w:pPr>
              <w:pStyle w:val="CRCoverPage"/>
              <w:spacing w:after="0"/>
              <w:ind w:left="100"/>
            </w:pPr>
            <w:r>
              <w:rPr>
                <w:noProof/>
              </w:rPr>
              <w:t>2024-08-01</w:t>
            </w:r>
          </w:p>
        </w:tc>
      </w:tr>
    </w:tbl>
    <w:p w14:paraId="711A61D8" w14:textId="77777777" w:rsidR="00124361" w:rsidRDefault="0012436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124361" w14:paraId="7BC68AC4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2883C5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953F069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3ACFCE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5F42B547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13B6A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4C10417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2B50C3FC" w14:textId="77777777">
        <w:tc>
          <w:tcPr>
            <w:tcW w:w="2226" w:type="dxa"/>
            <w:tcBorders>
              <w:left w:val="single" w:sz="4" w:space="0" w:color="auto"/>
            </w:tcBorders>
          </w:tcPr>
          <w:p w14:paraId="0AC68C0C" w14:textId="77777777" w:rsidR="00124361" w:rsidRDefault="00BA56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7DF77229" w14:textId="77777777" w:rsidR="00124361" w:rsidRDefault="00BA56B9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E38BE1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6C79E950" w14:textId="77777777" w:rsidR="00124361" w:rsidRDefault="00BA56B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89335" w14:textId="46284A86" w:rsidR="00124361" w:rsidRPr="00434D47" w:rsidRDefault="00434D4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41685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4FF02FE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7B61F4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69AB74" w14:textId="77777777" w:rsidR="00124361" w:rsidRDefault="00BA56B9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E34481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C7C7A7" w14:textId="77777777" w:rsidR="00124361" w:rsidRDefault="00BA56B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4333BF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251DAC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47479F7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C6B1B71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408AC6C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CB7411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673078EE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C2A9C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71B8EF2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27326D14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1BCC7D6" w14:textId="77777777" w:rsidR="00124361" w:rsidRDefault="00BA56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24B140A" w14:textId="77777777" w:rsidR="00124361" w:rsidRDefault="00BA56B9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4C9F6B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8CB945" w14:textId="77777777" w:rsidR="00124361" w:rsidRDefault="00BA56B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AC470A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2DFC3C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7C08C31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48F6597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C393D15" w14:textId="77777777" w:rsidR="00124361" w:rsidRDefault="00BA56B9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E8FF55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983C44" w14:textId="77777777" w:rsidR="00124361" w:rsidRDefault="00BA56B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CD51E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98C6A0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79F58BC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7311076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051673E" w14:textId="77777777" w:rsidR="00124361" w:rsidRDefault="00BA56B9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F29069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9AF2A6" w14:textId="77777777" w:rsidR="00124361" w:rsidRDefault="00BA56B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B905C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BE1341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0A48DF0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5C00A2CB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721A7E" w14:textId="77777777" w:rsidR="00124361" w:rsidRDefault="00BA56B9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6F17F5" w14:textId="0047FE93" w:rsidR="00124361" w:rsidRPr="00434D47" w:rsidRDefault="00434D4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F6F714" w14:textId="77777777" w:rsidR="00124361" w:rsidRDefault="00BA56B9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71BBD1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3F1D03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3B59C79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89FAD7C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10CF4784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741C8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AA383A6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E6A04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4361F40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557E3DC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7E4A0666" w14:textId="77777777" w:rsidR="00124361" w:rsidRDefault="00BA56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E47980" w14:textId="77777777" w:rsidR="00124361" w:rsidRDefault="00BA56B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62CD7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3325D" w14:textId="77777777" w:rsidR="00124361" w:rsidRDefault="00BA56B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6FCFCE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4109E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0CE77EA2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67143CCD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E6D71F2" w14:textId="77777777" w:rsidR="00124361" w:rsidRDefault="00BA56B9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B912DB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15090B" w14:textId="77777777" w:rsidR="00124361" w:rsidRDefault="00BA56B9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8A849" w14:textId="21BE3D87" w:rsidR="00124361" w:rsidRPr="00434D47" w:rsidRDefault="00434D47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2CE8B0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2E784FA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27F1C666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0154FDB7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49613F9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7C88FDAA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3CE4D5D8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8951A60" w14:textId="77777777" w:rsidR="00124361" w:rsidRDefault="00BA56B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B21CB1C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0A79E324" w14:textId="77777777" w:rsidR="00124361" w:rsidRDefault="00BA56B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0C8D636E" w14:textId="77777777" w:rsidR="00124361" w:rsidRDefault="00CE737D">
            <w:pPr>
              <w:pStyle w:val="CRCoverPage"/>
              <w:spacing w:after="0"/>
              <w:rPr>
                <w:b/>
                <w:caps/>
              </w:rPr>
            </w:pPr>
            <w:r w:rsidRPr="00CE737D">
              <w:rPr>
                <w:b/>
                <w:caps/>
              </w:rPr>
              <w:t>CA_n41A_n79A-n83A</w:t>
            </w:r>
            <w:r>
              <w:rPr>
                <w:b/>
                <w:caps/>
              </w:rPr>
              <w:t xml:space="preserve"> (UL</w:t>
            </w:r>
            <w:r>
              <w:t xml:space="preserve"> </w:t>
            </w:r>
            <w:r w:rsidRPr="00CE737D">
              <w:rPr>
                <w:b/>
                <w:caps/>
              </w:rPr>
              <w:t>SUL_n79A-n83A</w:t>
            </w:r>
            <w:r>
              <w:rPr>
                <w:b/>
                <w:caps/>
              </w:rPr>
              <w:t>)</w:t>
            </w:r>
          </w:p>
          <w:p w14:paraId="0A6F264F" w14:textId="77777777" w:rsidR="00F36F95" w:rsidRDefault="00F36F95">
            <w:pPr>
              <w:pStyle w:val="CRCoverPage"/>
              <w:spacing w:after="0"/>
              <w:rPr>
                <w:b/>
                <w:caps/>
              </w:rPr>
            </w:pPr>
            <w:r w:rsidRPr="00F36F95">
              <w:rPr>
                <w:b/>
                <w:caps/>
              </w:rPr>
              <w:t>CA_n41C_n79A-n83A</w:t>
            </w:r>
            <w:r>
              <w:rPr>
                <w:b/>
                <w:caps/>
              </w:rPr>
              <w:t xml:space="preserve"> (</w:t>
            </w:r>
            <w:r w:rsidRPr="00F36F95">
              <w:rPr>
                <w:b/>
                <w:caps/>
              </w:rPr>
              <w:t>CA_n41C</w:t>
            </w:r>
            <w:r>
              <w:rPr>
                <w:b/>
                <w:caps/>
              </w:rPr>
              <w:t>)</w:t>
            </w:r>
          </w:p>
          <w:p w14:paraId="328FFF3A" w14:textId="01F1D4F4" w:rsidR="00F36F95" w:rsidRDefault="00F36F95" w:rsidP="00F36F95">
            <w:pPr>
              <w:pStyle w:val="CRCoverPage"/>
              <w:spacing w:after="0"/>
              <w:rPr>
                <w:b/>
                <w:caps/>
              </w:rPr>
            </w:pPr>
            <w:r w:rsidRPr="00F36F95">
              <w:rPr>
                <w:b/>
                <w:caps/>
              </w:rPr>
              <w:t>CA_n41C_n79A-n83A</w:t>
            </w:r>
            <w:r>
              <w:rPr>
                <w:b/>
                <w:caps/>
              </w:rPr>
              <w:t xml:space="preserve"> (</w:t>
            </w:r>
            <w:r w:rsidRPr="00F36F95">
              <w:rPr>
                <w:b/>
                <w:caps/>
              </w:rPr>
              <w:t>SUL_n79A-n83A</w:t>
            </w:r>
            <w:r>
              <w:rPr>
                <w:b/>
                <w:caps/>
              </w:rPr>
              <w:t>)</w:t>
            </w:r>
          </w:p>
          <w:p w14:paraId="010B9A33" w14:textId="5798EB14" w:rsidR="00F36F95" w:rsidRPr="00F36F95" w:rsidRDefault="00F36F95">
            <w:pPr>
              <w:pStyle w:val="CRCoverPage"/>
              <w:spacing w:after="0"/>
              <w:rPr>
                <w:b/>
                <w:caps/>
              </w:rPr>
            </w:pPr>
            <w:r w:rsidRPr="00F36F95">
              <w:rPr>
                <w:b/>
                <w:caps/>
              </w:rPr>
              <w:t>CA_n41C_n79A-n83A</w:t>
            </w:r>
            <w:r>
              <w:rPr>
                <w:b/>
                <w:caps/>
              </w:rPr>
              <w:t xml:space="preserve"> (</w:t>
            </w:r>
            <w:r w:rsidRPr="00F36F95">
              <w:rPr>
                <w:b/>
                <w:caps/>
              </w:rPr>
              <w:t>CA_n41A-n79A</w:t>
            </w:r>
            <w:r>
              <w:rPr>
                <w:b/>
                <w:caps/>
              </w:rPr>
              <w:t>)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739E5" w14:textId="77777777" w:rsidR="00124361" w:rsidRDefault="00124361">
            <w:pPr>
              <w:pStyle w:val="CRCoverPage"/>
              <w:spacing w:after="0"/>
            </w:pPr>
          </w:p>
        </w:tc>
      </w:tr>
      <w:tr w:rsidR="00124361" w14:paraId="5B560679" w14:textId="77777777">
        <w:tc>
          <w:tcPr>
            <w:tcW w:w="2226" w:type="dxa"/>
            <w:tcBorders>
              <w:left w:val="single" w:sz="4" w:space="0" w:color="auto"/>
            </w:tcBorders>
          </w:tcPr>
          <w:p w14:paraId="31EC81AB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59375622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3AF04E76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2FFEE53A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ACAC2C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48BCA4AB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0E433EC8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44CC2492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66A3CB6E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0255C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A661190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124361" w14:paraId="42E1F269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0806086B" w14:textId="77777777" w:rsidR="00124361" w:rsidRDefault="00BA56B9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6A7DB19B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7313851C" w14:textId="77777777" w:rsidR="00124361" w:rsidRDefault="00BA56B9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E68266" w14:textId="3434BCFF" w:rsidR="00124361" w:rsidRDefault="00F36F9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Document</w:t>
            </w:r>
            <w:r w:rsidR="00BA56B9">
              <w:rPr>
                <w:lang w:val="en-US"/>
              </w:rPr>
              <w:t xml:space="preserve">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56D60" w14:textId="77777777" w:rsidR="00124361" w:rsidRDefault="00124361">
            <w:pPr>
              <w:pStyle w:val="CRCoverPage"/>
              <w:spacing w:after="0"/>
            </w:pPr>
          </w:p>
        </w:tc>
      </w:tr>
      <w:tr w:rsidR="00124361" w14:paraId="4909387E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1D8DC5" w14:textId="77777777" w:rsidR="00124361" w:rsidRDefault="0012436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15D4A06D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1B31C5" w14:textId="77777777" w:rsidR="00124361" w:rsidRDefault="00124361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0093" w14:textId="77777777" w:rsidR="00124361" w:rsidRDefault="0012436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FCF1D" w14:textId="77777777" w:rsidR="00124361" w:rsidRDefault="0012436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1"/>
    </w:tbl>
    <w:p w14:paraId="01C91304" w14:textId="77777777" w:rsidR="00124361" w:rsidRPr="007731AB" w:rsidRDefault="00124361">
      <w:pPr>
        <w:pStyle w:val="CRCoverPage"/>
      </w:pPr>
    </w:p>
    <w:sectPr w:rsidR="00124361" w:rsidRPr="007731AB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D8880" w14:textId="77777777" w:rsidR="00005139" w:rsidRDefault="00005139">
      <w:pPr>
        <w:spacing w:after="0"/>
      </w:pPr>
      <w:r>
        <w:separator/>
      </w:r>
    </w:p>
  </w:endnote>
  <w:endnote w:type="continuationSeparator" w:id="0">
    <w:p w14:paraId="0D2E028B" w14:textId="77777777" w:rsidR="00005139" w:rsidRDefault="000051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51698" w14:textId="77777777" w:rsidR="00124361" w:rsidRDefault="00BA56B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22A86" w14:textId="77777777" w:rsidR="00005139" w:rsidRDefault="00005139">
      <w:pPr>
        <w:spacing w:after="0"/>
      </w:pPr>
      <w:r>
        <w:separator/>
      </w:r>
    </w:p>
  </w:footnote>
  <w:footnote w:type="continuationSeparator" w:id="0">
    <w:p w14:paraId="359C25B3" w14:textId="77777777" w:rsidR="00005139" w:rsidRDefault="000051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6CD07" w14:textId="77777777" w:rsidR="00124361" w:rsidRDefault="00124361">
    <w:pPr>
      <w:pStyle w:val="Header"/>
    </w:pPr>
  </w:p>
  <w:p w14:paraId="41B4350C" w14:textId="77777777" w:rsidR="00124361" w:rsidRDefault="001243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4B2C"/>
    <w:rsid w:val="00005139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361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818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34D47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0651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1AB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56B9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E737D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47937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45D2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6F95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033E36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13A14B"/>
  <w15:docId w15:val="{B7A91013-39F0-487B-B978-36EB22787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宋体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Normal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AF0E04-A620-4FEA-98A1-10F984186C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910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7</cp:revision>
  <cp:lastPrinted>2020-02-05T15:54:00Z</cp:lastPrinted>
  <dcterms:created xsi:type="dcterms:W3CDTF">2024-08-07T08:31:00Z</dcterms:created>
  <dcterms:modified xsi:type="dcterms:W3CDTF">2024-08-08T15:55:00Z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0E48A09A0F85426BB08DC3A287E62574</vt:lpwstr>
  </property>
  <property fmtid="{D5CDD505-2E9C-101B-9397-08002B2CF9AE}" pid="4" name="ContentTypeId">
    <vt:lpwstr>0x0101003AA7AC0C743A294CADF60F661720E3E6</vt:lpwstr>
  </property>
  <property fmtid="{D5CDD505-2E9C-101B-9397-08002B2CF9AE}" pid="5" name="_2015_ms_pID_725343">
    <vt:lpwstr>(3)3gk6F6TEoQarcmInASu0vkJ3HwkQZ/snRickmiwcB5SP8NkbMpmoH9ifZ2/RBPiomBlfbd5N
2oXHKEv31Vd5ncYxm6p3T75a+mOMm/TtggsCNdOrXZGQ+HbbTeeMDJBGXq/mMQhOnxUiXod6
qOCJPWuTWmu+Wc3svaJOFPoEuF9oB6ipD/AM138iCA/Ep317Rh10zN1DfImq7uxxcsiFW60s
Dua+K/qdEPhOxD+hrR</vt:lpwstr>
  </property>
  <property fmtid="{D5CDD505-2E9C-101B-9397-08002B2CF9AE}" pid="6" name="_2015_ms_pID_7253431">
    <vt:lpwstr>3fQRfZanDwwFh5ZeJ3EfZqLoRoMf1yu83gb6mnPZisRnZ/T3AS9KRa
ryKB2tKHuDJfAMPpR5Lp9uP9I6CwF0HP9e/FW9qq1vn76FjHe7zTXtfVJTzV0bBQKsYLcmaF
nbYoiefv9CklrxKxMZkeYlOs+v7Kdifc33uLn8tFsOTIRxjJ1NzCBIAHjqLD37Q5UN6LRXmd
qA8NvYhIollgmV84ym4n6Zuj9YAS4hkc1UfV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1723083085</vt:lpwstr>
  </property>
  <property fmtid="{D5CDD505-2E9C-101B-9397-08002B2CF9AE}" pid="11" name="_2015_ms_pID_7253432">
    <vt:lpwstr>iQ==</vt:lpwstr>
  </property>
</Properties>
</file>